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D9CA" w14:textId="0E92D842" w:rsidR="0026264C" w:rsidRPr="00764526" w:rsidRDefault="00764526" w:rsidP="00DC1CA2">
      <w:pPr>
        <w:spacing w:after="0"/>
        <w:jc w:val="center"/>
        <w:rPr>
          <w:rFonts w:cs="Tahoma"/>
          <w:bCs/>
          <w:color w:val="0A3C35" w:themeColor="text2"/>
          <w:sz w:val="50"/>
          <w:szCs w:val="50"/>
          <w:lang w:eastAsia="fr-FR"/>
        </w:rPr>
      </w:pPr>
      <w:r w:rsidRPr="00764526">
        <w:rPr>
          <w:rFonts w:cs="Tahoma"/>
          <w:bCs/>
          <w:color w:val="0A3C35" w:themeColor="text2"/>
          <w:sz w:val="50"/>
          <w:szCs w:val="50"/>
          <w:lang w:eastAsia="fr-FR"/>
        </w:rPr>
        <w:t>Exporter mes frais dans ISACOMPTA CONNECT</w:t>
      </w:r>
    </w:p>
    <w:p w14:paraId="21262022" w14:textId="77777777" w:rsidR="0026264C" w:rsidRPr="0026264C" w:rsidRDefault="0026264C" w:rsidP="000E6D85">
      <w:pPr>
        <w:spacing w:after="0"/>
        <w:rPr>
          <w:rFonts w:cs="Tahoma"/>
          <w:bCs/>
          <w:lang w:eastAsia="fr-FR"/>
        </w:rPr>
      </w:pPr>
    </w:p>
    <w:p w14:paraId="4EAB74AB" w14:textId="59879585" w:rsidR="0026264C" w:rsidRPr="00F76922" w:rsidRDefault="00764526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44"/>
          <w:szCs w:val="44"/>
        </w:rPr>
      </w:pPr>
      <w:r>
        <w:rPr>
          <w:rFonts w:cs="Tahoma"/>
          <w:color w:val="007C6D"/>
          <w:sz w:val="44"/>
          <w:szCs w:val="44"/>
        </w:rPr>
        <w:t>JENJI</w:t>
      </w:r>
    </w:p>
    <w:p w14:paraId="06B0465B" w14:textId="77777777" w:rsidR="00764526" w:rsidRDefault="00764526" w:rsidP="00764526"/>
    <w:p w14:paraId="00415052" w14:textId="15FF857A" w:rsidR="00764526" w:rsidRDefault="00764526" w:rsidP="00764526">
      <w:r>
        <w:t>Une fois les notes de frais validées dans votre espace Expert JENJI, il faut les exporter en comptabilité.</w:t>
      </w:r>
    </w:p>
    <w:p w14:paraId="64B30DF0" w14:textId="77777777" w:rsidR="00764526" w:rsidRDefault="00764526" w:rsidP="00764526"/>
    <w:p w14:paraId="442A9A36" w14:textId="7B7FE272" w:rsidR="00764526" w:rsidRDefault="00764526" w:rsidP="00764526">
      <w:pPr>
        <w:pStyle w:val="PrTitre"/>
        <w:rPr>
          <w:noProof/>
        </w:rPr>
      </w:pPr>
      <w:r>
        <w:rPr>
          <w:noProof/>
        </w:rPr>
        <w:t>CR</w:t>
      </w:r>
      <w:r>
        <w:rPr>
          <w:noProof/>
        </w:rPr>
        <w:t>É</w:t>
      </w:r>
      <w:r>
        <w:rPr>
          <w:noProof/>
        </w:rPr>
        <w:t>ATION de l’export</w:t>
      </w:r>
    </w:p>
    <w:p w14:paraId="316AF2AB" w14:textId="77777777" w:rsidR="00764526" w:rsidRDefault="00764526" w:rsidP="00764526">
      <w:pPr>
        <w:jc w:val="left"/>
      </w:pPr>
      <w:r>
        <w:t xml:space="preserve">Rendez-vous dans le menu </w:t>
      </w:r>
      <w:r>
        <w:rPr>
          <w:b/>
          <w:i/>
        </w:rPr>
        <w:t>Dépenses/Equipe</w:t>
      </w:r>
      <w:r>
        <w:t xml:space="preserve"> du dossier JENJI :</w:t>
      </w:r>
    </w:p>
    <w:p w14:paraId="6EEC56EC" w14:textId="3BFD069C" w:rsidR="00764526" w:rsidRDefault="00764526" w:rsidP="00764526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F37159" wp14:editId="3116078A">
                <wp:simplePos x="0" y="0"/>
                <wp:positionH relativeFrom="column">
                  <wp:posOffset>2714202</wp:posOffset>
                </wp:positionH>
                <wp:positionV relativeFrom="paragraph">
                  <wp:posOffset>1273387</wp:posOffset>
                </wp:positionV>
                <wp:extent cx="1200150" cy="363644"/>
                <wp:effectExtent l="19050" t="19050" r="19050" b="17780"/>
                <wp:wrapNone/>
                <wp:docPr id="954827962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36364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3A2148" id="Rectangle 9" o:spid="_x0000_s1026" style="position:absolute;margin-left:213.7pt;margin-top:100.25pt;width:94.5pt;height:28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" filled="f" strokecolor="#3db59e [3214]" strokeweight="2.25pt"/>
            </w:pict>
          </mc:Fallback>
        </mc:AlternateContent>
      </w:r>
      <w:r w:rsidRPr="00E1679A">
        <w:rPr>
          <w:noProof/>
        </w:rPr>
        <w:drawing>
          <wp:inline distT="0" distB="0" distL="0" distR="0" wp14:anchorId="1BC6BAB4" wp14:editId="32DBAD2F">
            <wp:extent cx="1337945" cy="2087245"/>
            <wp:effectExtent l="0" t="0" r="0" b="8255"/>
            <wp:docPr id="903448162" name="Image 8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448162" name="Image 8" descr="Une image contenant texte, capture d’écran, Police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F7C8A" w14:textId="77777777" w:rsidR="00764526" w:rsidRDefault="00764526" w:rsidP="00764526">
      <w:pPr>
        <w:jc w:val="left"/>
      </w:pPr>
    </w:p>
    <w:p w14:paraId="61E9AE0C" w14:textId="77777777" w:rsidR="00764526" w:rsidRDefault="00764526" w:rsidP="00764526">
      <w:pPr>
        <w:jc w:val="left"/>
      </w:pPr>
      <w:r>
        <w:t>Sélectionnez les notes de frais qui sont en état ‘Validé’ :</w:t>
      </w:r>
    </w:p>
    <w:p w14:paraId="5CC6DC32" w14:textId="026F4EC2" w:rsidR="00764526" w:rsidRDefault="00764526" w:rsidP="00764526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2D21F3" wp14:editId="6307E980">
                <wp:simplePos x="0" y="0"/>
                <wp:positionH relativeFrom="margin">
                  <wp:posOffset>574252</wp:posOffset>
                </wp:positionH>
                <wp:positionV relativeFrom="paragraph">
                  <wp:posOffset>1394248</wp:posOffset>
                </wp:positionV>
                <wp:extent cx="5490633" cy="124884"/>
                <wp:effectExtent l="19050" t="19050" r="15240" b="27940"/>
                <wp:wrapNone/>
                <wp:docPr id="43399653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0633" cy="1248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08044" id="Rectangle 9" o:spid="_x0000_s1026" style="position:absolute;margin-left:45.2pt;margin-top:109.8pt;width:432.35pt;height:9.8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" filled="f" strokecolor="#3db59e [3214]" strokeweight="2.25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7165C0" wp14:editId="116476F2">
                <wp:simplePos x="0" y="0"/>
                <wp:positionH relativeFrom="column">
                  <wp:posOffset>589068</wp:posOffset>
                </wp:positionH>
                <wp:positionV relativeFrom="paragraph">
                  <wp:posOffset>628015</wp:posOffset>
                </wp:positionV>
                <wp:extent cx="5467350" cy="141817"/>
                <wp:effectExtent l="19050" t="19050" r="19050" b="10795"/>
                <wp:wrapNone/>
                <wp:docPr id="85719936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1418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4C520A" id="Rectangle 9" o:spid="_x0000_s1026" style="position:absolute;margin-left:46.4pt;margin-top:49.45pt;width:430.5pt;height:1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" filled="f" strokecolor="#3db59e [3214]" strokeweight="2.25pt"/>
            </w:pict>
          </mc:Fallback>
        </mc:AlternateContent>
      </w:r>
      <w:r w:rsidRPr="00700D54">
        <w:rPr>
          <w:noProof/>
        </w:rPr>
        <w:drawing>
          <wp:inline distT="0" distB="0" distL="0" distR="0" wp14:anchorId="31F5598B" wp14:editId="335E2F8F">
            <wp:extent cx="5528945" cy="1676400"/>
            <wp:effectExtent l="0" t="0" r="0" b="0"/>
            <wp:docPr id="511181749" name="Image 7" descr="Une image contenant texte, nombre, Police, lig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181749" name="Image 7" descr="Une image contenant texte, nombre, Police, lig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94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A6233" w14:textId="77777777" w:rsidR="00764526" w:rsidRDefault="00764526" w:rsidP="00764526"/>
    <w:p w14:paraId="479617EB" w14:textId="77777777" w:rsidR="00764526" w:rsidRDefault="00764526" w:rsidP="00764526">
      <w:pPr>
        <w:jc w:val="left"/>
      </w:pPr>
      <w:r>
        <w:t xml:space="preserve">Cliquez ensuite sur </w:t>
      </w:r>
      <w:r w:rsidRPr="007979A2">
        <w:rPr>
          <w:b/>
          <w:i/>
        </w:rPr>
        <w:t>Actions</w:t>
      </w:r>
      <w:r>
        <w:t xml:space="preserve"> et </w:t>
      </w:r>
      <w:r>
        <w:rPr>
          <w:b/>
          <w:i/>
        </w:rPr>
        <w:t>Exporter en C</w:t>
      </w:r>
      <w:r w:rsidRPr="007979A2">
        <w:rPr>
          <w:b/>
          <w:i/>
        </w:rPr>
        <w:t>omptabilité</w:t>
      </w:r>
      <w:r>
        <w:t> :</w:t>
      </w:r>
    </w:p>
    <w:p w14:paraId="64206098" w14:textId="4195B788" w:rsidR="00764526" w:rsidRDefault="00764526" w:rsidP="00764526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AEA2B1" wp14:editId="394C1B47">
                <wp:simplePos x="0" y="0"/>
                <wp:positionH relativeFrom="column">
                  <wp:posOffset>466302</wp:posOffset>
                </wp:positionH>
                <wp:positionV relativeFrom="paragraph">
                  <wp:posOffset>1333077</wp:posOffset>
                </wp:positionV>
                <wp:extent cx="1373716" cy="188383"/>
                <wp:effectExtent l="19050" t="19050" r="17145" b="21590"/>
                <wp:wrapNone/>
                <wp:docPr id="85803460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3716" cy="18838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9E3871" id="Rectangle 9" o:spid="_x0000_s1026" style="position:absolute;margin-left:36.7pt;margin-top:104.95pt;width:108.15pt;height:14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" filled="f" strokecolor="#3db59e [3214]" strokeweight="2.25pt"/>
            </w:pict>
          </mc:Fallback>
        </mc:AlternateContent>
      </w:r>
      <w:r w:rsidRPr="00700D54">
        <w:rPr>
          <w:noProof/>
        </w:rPr>
        <w:drawing>
          <wp:inline distT="0" distB="0" distL="0" distR="0" wp14:anchorId="2C78EE48" wp14:editId="30A16329">
            <wp:extent cx="2239433" cy="1820576"/>
            <wp:effectExtent l="0" t="0" r="8890" b="8255"/>
            <wp:docPr id="2066976189" name="Image 6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976189" name="Image 6" descr="Une image contenant texte, capture d’écran, Police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495" cy="1825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Pr="00700D54">
        <w:rPr>
          <w:noProof/>
        </w:rPr>
        <w:drawing>
          <wp:inline distT="0" distB="0" distL="0" distR="0" wp14:anchorId="365A1041" wp14:editId="41025907">
            <wp:extent cx="3272155" cy="1354455"/>
            <wp:effectExtent l="0" t="0" r="4445" b="0"/>
            <wp:docPr id="1755841864" name="Image 5" descr="Une image contenant texte, capture d’écran, affichage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841864" name="Image 5" descr="Une image contenant texte, capture d’écran, affichage, Polic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155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69956" w14:textId="77777777" w:rsidR="00764526" w:rsidRDefault="00764526" w:rsidP="00764526">
      <w:pPr>
        <w:jc w:val="left"/>
      </w:pPr>
    </w:p>
    <w:p w14:paraId="68D54438" w14:textId="77777777" w:rsidR="00764526" w:rsidRDefault="00764526" w:rsidP="00764526">
      <w:r>
        <w:t xml:space="preserve">Saisir le libellé de l’export puis </w:t>
      </w:r>
      <w:r w:rsidRPr="007979A2">
        <w:rPr>
          <w:b/>
          <w:i/>
        </w:rPr>
        <w:t>Exporter</w:t>
      </w:r>
      <w:r>
        <w:t>.</w:t>
      </w:r>
    </w:p>
    <w:p w14:paraId="58A6F93A" w14:textId="77777777" w:rsidR="00764526" w:rsidRPr="005C0D54" w:rsidRDefault="00764526" w:rsidP="00764526"/>
    <w:p w14:paraId="18B3FA98" w14:textId="77AD6C2C" w:rsidR="00764526" w:rsidRDefault="00764526" w:rsidP="00764526">
      <w:pPr>
        <w:pStyle w:val="PrTitre"/>
        <w:rPr>
          <w:noProof/>
        </w:rPr>
      </w:pPr>
      <w:r>
        <w:rPr>
          <w:noProof/>
        </w:rPr>
        <w:t xml:space="preserve">Exportation du fichier </w:t>
      </w:r>
      <w:r>
        <w:rPr>
          <w:noProof/>
        </w:rPr>
        <w:t>À</w:t>
      </w:r>
      <w:r>
        <w:rPr>
          <w:noProof/>
        </w:rPr>
        <w:t xml:space="preserve"> integrer</w:t>
      </w:r>
    </w:p>
    <w:p w14:paraId="4BA14880" w14:textId="77777777" w:rsidR="00764526" w:rsidRDefault="00764526" w:rsidP="00764526">
      <w:r>
        <w:t xml:space="preserve">Rendez-vous dans le menu </w:t>
      </w:r>
      <w:r w:rsidRPr="007979A2">
        <w:rPr>
          <w:b/>
          <w:i/>
        </w:rPr>
        <w:t>Exports</w:t>
      </w:r>
      <w:r>
        <w:rPr>
          <w:b/>
          <w:i/>
        </w:rPr>
        <w:t>/</w:t>
      </w:r>
      <w:r w:rsidRPr="007979A2">
        <w:rPr>
          <w:b/>
          <w:i/>
        </w:rPr>
        <w:t>Comptabilité</w:t>
      </w:r>
      <w:r>
        <w:t>.</w:t>
      </w:r>
    </w:p>
    <w:p w14:paraId="05672195" w14:textId="531BBFA8" w:rsidR="00764526" w:rsidRDefault="00764526" w:rsidP="00764526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946A9E" wp14:editId="20DACBC6">
                <wp:simplePos x="0" y="0"/>
                <wp:positionH relativeFrom="margin">
                  <wp:posOffset>2595668</wp:posOffset>
                </wp:positionH>
                <wp:positionV relativeFrom="paragraph">
                  <wp:posOffset>852382</wp:posOffset>
                </wp:positionV>
                <wp:extent cx="1047750" cy="264583"/>
                <wp:effectExtent l="19050" t="19050" r="19050" b="21590"/>
                <wp:wrapNone/>
                <wp:docPr id="1025529146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6458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7F943" id="Rectangle 9" o:spid="_x0000_s1026" style="position:absolute;margin-left:204.4pt;margin-top:67.1pt;width:82.5pt;height:20.8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" filled="f" strokecolor="#3db59e [3214]" strokeweight="2.25pt">
                <w10:wrap anchorx="margin"/>
              </v:rect>
            </w:pict>
          </mc:Fallback>
        </mc:AlternateContent>
      </w:r>
      <w:r w:rsidRPr="00E1679A">
        <w:rPr>
          <w:noProof/>
        </w:rPr>
        <w:drawing>
          <wp:inline distT="0" distB="0" distL="0" distR="0" wp14:anchorId="382E6E1F" wp14:editId="121E461A">
            <wp:extent cx="1693545" cy="1477645"/>
            <wp:effectExtent l="0" t="0" r="1905" b="8255"/>
            <wp:docPr id="445222936" name="Image 4" descr="Une image contenant texte, capture d’écran, Police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222936" name="Image 4" descr="Une image contenant texte, capture d’écran, Police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004C1" w14:textId="77777777" w:rsidR="00764526" w:rsidRDefault="00764526" w:rsidP="00764526">
      <w:pPr>
        <w:jc w:val="left"/>
      </w:pPr>
    </w:p>
    <w:p w14:paraId="2A433FB9" w14:textId="6F196424" w:rsidR="00764526" w:rsidRDefault="00764526" w:rsidP="00764526">
      <w:pPr>
        <w:jc w:val="left"/>
        <w:rPr>
          <w:noProof/>
        </w:rPr>
      </w:pPr>
      <w:r>
        <w:t xml:space="preserve">Vous retrouvez l’export créé précédemment, cliquez sur le bouton télécharger </w:t>
      </w:r>
      <w:r w:rsidRPr="00700D54">
        <w:rPr>
          <w:noProof/>
        </w:rPr>
        <w:drawing>
          <wp:inline distT="0" distB="0" distL="0" distR="0" wp14:anchorId="6843734D" wp14:editId="02D2E149">
            <wp:extent cx="249555" cy="228600"/>
            <wp:effectExtent l="0" t="0" r="0" b="0"/>
            <wp:docPr id="70803328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en bout de ligne.</w:t>
      </w:r>
    </w:p>
    <w:p w14:paraId="70F06D5A" w14:textId="694D2C03" w:rsidR="00764526" w:rsidRDefault="00764526" w:rsidP="00764526">
      <w:pPr>
        <w:jc w:val="center"/>
        <w:rPr>
          <w:noProof/>
        </w:rPr>
      </w:pPr>
      <w:r w:rsidRPr="00700D54">
        <w:rPr>
          <w:noProof/>
        </w:rPr>
        <w:drawing>
          <wp:inline distT="0" distB="0" distL="0" distR="0" wp14:anchorId="7EAB3B38" wp14:editId="0580A59D">
            <wp:extent cx="6104255" cy="245745"/>
            <wp:effectExtent l="0" t="0" r="0" b="1905"/>
            <wp:docPr id="780178088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25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00B08" w14:textId="77777777" w:rsidR="00764526" w:rsidRDefault="00764526" w:rsidP="00764526"/>
    <w:p w14:paraId="60D41D21" w14:textId="77777777" w:rsidR="00764526" w:rsidRDefault="00764526" w:rsidP="00764526">
      <w:r>
        <w:t>Vous obtenez un fichier .zip contenant un fichier .csv et un fichier .</w:t>
      </w:r>
      <w:proofErr w:type="spellStart"/>
      <w:r>
        <w:t>pdf</w:t>
      </w:r>
      <w:proofErr w:type="spellEnd"/>
      <w:r>
        <w:t xml:space="preserve"> détaillant les notes exportées : </w:t>
      </w:r>
      <w:r w:rsidRPr="007979A2">
        <w:rPr>
          <w:b/>
        </w:rPr>
        <w:t>C’est ce fichier *.csv qui est à importer dans ISACOMPTA CONNECT</w:t>
      </w:r>
      <w:r>
        <w:t>.</w:t>
      </w:r>
    </w:p>
    <w:p w14:paraId="446E520E" w14:textId="3F469988" w:rsidR="00764526" w:rsidRDefault="00764526" w:rsidP="00764526">
      <w:pPr>
        <w:jc w:val="center"/>
        <w:rPr>
          <w:noProof/>
        </w:rPr>
      </w:pPr>
      <w:r w:rsidRPr="00700D54">
        <w:rPr>
          <w:noProof/>
        </w:rPr>
        <w:drawing>
          <wp:inline distT="0" distB="0" distL="0" distR="0" wp14:anchorId="0A0BC2EA" wp14:editId="2E73FDC8">
            <wp:extent cx="1210945" cy="563245"/>
            <wp:effectExtent l="0" t="0" r="8255" b="8255"/>
            <wp:docPr id="80228476" name="Image 1" descr="Une image contenant texte, Police, capture d’écran, blanc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28476" name="Image 1" descr="Une image contenant texte, Police, capture d’écran, blanc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EBF79" w14:textId="77777777" w:rsidR="00764526" w:rsidRDefault="00764526" w:rsidP="00764526">
      <w:pPr>
        <w:rPr>
          <w:noProof/>
        </w:rPr>
      </w:pPr>
    </w:p>
    <w:p w14:paraId="03145D60" w14:textId="77777777" w:rsidR="00764526" w:rsidRDefault="00764526" w:rsidP="00764526">
      <w:pPr>
        <w:pStyle w:val="PrTitre"/>
        <w:rPr>
          <w:noProof/>
        </w:rPr>
      </w:pPr>
      <w:r>
        <w:rPr>
          <w:noProof/>
        </w:rPr>
        <w:t>Import dans ISACOMPTA CONNECT</w:t>
      </w:r>
    </w:p>
    <w:p w14:paraId="3F4EEC3D" w14:textId="77777777" w:rsidR="00764526" w:rsidRDefault="00764526" w:rsidP="00764526">
      <w:pPr>
        <w:jc w:val="left"/>
      </w:pPr>
      <w:r>
        <w:t>Le fichier .csv est importé dans ISACOMPTA CONNECT via une interface spécifique.</w:t>
      </w:r>
    </w:p>
    <w:p w14:paraId="51C9BB20" w14:textId="77777777" w:rsidR="00764526" w:rsidRDefault="00764526" w:rsidP="00764526">
      <w:r>
        <w:t xml:space="preserve">Lancez le ruban </w:t>
      </w:r>
      <w:r w:rsidRPr="00BE7C3D">
        <w:rPr>
          <w:b/>
        </w:rPr>
        <w:t xml:space="preserve">Comptabilité </w:t>
      </w:r>
      <w:r>
        <w:t xml:space="preserve">menu </w:t>
      </w:r>
      <w:r w:rsidRPr="00BE7C3D">
        <w:rPr>
          <w:b/>
          <w:i/>
        </w:rPr>
        <w:t>Imports/Autre logiciel</w:t>
      </w:r>
      <w:r>
        <w:rPr>
          <w:b/>
          <w:i/>
        </w:rPr>
        <w:t xml:space="preserve"> </w:t>
      </w:r>
      <w:r>
        <w:t>et intégrez le fichier .csv grâce à l’interface JENJI.</w:t>
      </w:r>
    </w:p>
    <w:p w14:paraId="7D8CC0A0" w14:textId="77777777" w:rsidR="00764526" w:rsidRPr="00764526" w:rsidRDefault="00764526" w:rsidP="00764526">
      <w:pPr>
        <w:rPr>
          <w:lang w:eastAsia="fr-FR"/>
        </w:rPr>
      </w:pPr>
    </w:p>
    <w:sectPr w:rsidR="00764526" w:rsidRPr="00764526" w:rsidSect="001E6838">
      <w:headerReference w:type="default" r:id="rId20"/>
      <w:footerReference w:type="default" r:id="rId21"/>
      <w:headerReference w:type="first" r:id="rId22"/>
      <w:footerReference w:type="first" r:id="rId23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1081C" w14:textId="77777777" w:rsidR="00AE5CDF" w:rsidRDefault="00AE5CDF" w:rsidP="00CF74C8">
      <w:pPr>
        <w:spacing w:after="0"/>
      </w:pPr>
      <w:r>
        <w:separator/>
      </w:r>
    </w:p>
  </w:endnote>
  <w:endnote w:type="continuationSeparator" w:id="0">
    <w:p w14:paraId="27B1BB51" w14:textId="77777777" w:rsidR="00AE5CDF" w:rsidRDefault="00AE5CDF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BA73D" w14:textId="32947CB3" w:rsidR="00B33525" w:rsidRPr="00A8215F" w:rsidRDefault="00A8215F" w:rsidP="00A8215F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9900"/>
      </w:tabs>
      <w:jc w:val="center"/>
      <w:rPr>
        <w:i/>
        <w:sz w:val="18"/>
        <w:szCs w:val="18"/>
      </w:rPr>
    </w:pPr>
    <w:r>
      <w:rPr>
        <w:i/>
        <w:sz w:val="18"/>
        <w:szCs w:val="18"/>
      </w:rPr>
      <w:t>Mise à jour :</w:t>
    </w:r>
    <w:r w:rsidR="00764526">
      <w:rPr>
        <w:i/>
        <w:sz w:val="18"/>
        <w:szCs w:val="18"/>
      </w:rPr>
      <w:t xml:space="preserve"> 07/03/22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1498" w14:textId="4F5AB80F" w:rsidR="008E05AE" w:rsidRPr="001E6838" w:rsidRDefault="00764526" w:rsidP="0076359C">
    <w:pPr>
      <w:pStyle w:val="Pieddepage"/>
      <w:pBdr>
        <w:top w:val="single" w:sz="4" w:space="1" w:color="7F7F7F"/>
      </w:pBdr>
      <w:tabs>
        <w:tab w:val="right" w:pos="9900"/>
      </w:tabs>
      <w:jc w:val="center"/>
      <w:rPr>
        <w:iCs/>
        <w:sz w:val="18"/>
        <w:szCs w:val="18"/>
      </w:rPr>
    </w:pPr>
    <w:r>
      <w:rPr>
        <w:iCs/>
        <w:sz w:val="18"/>
        <w:szCs w:val="18"/>
      </w:rPr>
      <w:t>JENJI</w:t>
    </w:r>
    <w:r w:rsidR="00E301B4">
      <w:rPr>
        <w:i/>
        <w:sz w:val="18"/>
        <w:szCs w:val="18"/>
      </w:rPr>
      <w:t xml:space="preserve"> - </w:t>
    </w:r>
    <w:r w:rsidR="001E6838" w:rsidRPr="001E6838">
      <w:rPr>
        <w:iCs/>
        <w:sz w:val="18"/>
        <w:szCs w:val="18"/>
      </w:rPr>
      <w:t xml:space="preserve">Mise à jour : </w:t>
    </w:r>
    <w:r>
      <w:rPr>
        <w:iCs/>
        <w:sz w:val="18"/>
        <w:szCs w:val="18"/>
      </w:rPr>
      <w:t>07/03/22</w:t>
    </w:r>
    <w:r w:rsidR="001E6838" w:rsidRPr="001E6838">
      <w:rPr>
        <w:iCs/>
        <w:sz w:val="18"/>
        <w:szCs w:val="18"/>
      </w:rPr>
      <w:t xml:space="preserve"> - Groupe ISAGRI</w:t>
    </w:r>
    <w:r w:rsidR="001E6838" w:rsidRPr="001E6838">
      <w:rPr>
        <w:iCs/>
        <w:sz w:val="18"/>
        <w:szCs w:val="18"/>
      </w:rPr>
      <w:br/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4B0C1" w14:textId="77777777" w:rsidR="00AE5CDF" w:rsidRDefault="00AE5CDF" w:rsidP="00CF74C8">
      <w:pPr>
        <w:spacing w:after="0"/>
      </w:pPr>
      <w:r>
        <w:separator/>
      </w:r>
    </w:p>
  </w:footnote>
  <w:footnote w:type="continuationSeparator" w:id="0">
    <w:p w14:paraId="55E2B885" w14:textId="77777777" w:rsidR="00AE5CDF" w:rsidRDefault="00AE5CDF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7E336" w14:textId="77777777" w:rsidR="00B33525" w:rsidRDefault="004879D5" w:rsidP="00373667">
    <w:pPr>
      <w:pStyle w:val="En-tte"/>
      <w:tabs>
        <w:tab w:val="clear" w:pos="4536"/>
        <w:tab w:val="clear" w:pos="9072"/>
        <w:tab w:val="right" w:pos="9781"/>
      </w:tabs>
      <w:rPr>
        <w:rFonts w:cs="Tahoma"/>
        <w:szCs w:val="20"/>
      </w:rPr>
    </w:pPr>
    <w:r w:rsidRPr="00EA043F">
      <w:rPr>
        <w:noProof/>
      </w:rPr>
      <w:drawing>
        <wp:inline distT="0" distB="0" distL="0" distR="0" wp14:anchorId="24097E95" wp14:editId="1B49DF5D">
          <wp:extent cx="819150" cy="336550"/>
          <wp:effectExtent l="0" t="0" r="0" b="0"/>
          <wp:docPr id="674177566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546FA7" w14:textId="77777777" w:rsidR="00972910" w:rsidRPr="004879D5" w:rsidRDefault="00972910" w:rsidP="00972910">
    <w:pPr>
      <w:pStyle w:val="En-tte"/>
      <w:pBdr>
        <w:top w:val="single" w:sz="4" w:space="1" w:color="auto"/>
      </w:pBdr>
      <w:tabs>
        <w:tab w:val="clear" w:pos="4536"/>
        <w:tab w:val="clear" w:pos="9072"/>
        <w:tab w:val="right" w:pos="9781"/>
      </w:tabs>
      <w:rPr>
        <w:rFonts w:cs="Tahoma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84C97" w14:textId="77777777" w:rsidR="00B33525" w:rsidRPr="004879D5" w:rsidRDefault="004879D5" w:rsidP="004879D5">
    <w:pPr>
      <w:pStyle w:val="En-tte"/>
      <w:pBdr>
        <w:bottom w:val="single" w:sz="4" w:space="1" w:color="7F7F7F"/>
      </w:pBdr>
      <w:tabs>
        <w:tab w:val="clear" w:pos="4536"/>
        <w:tab w:val="clear" w:pos="9072"/>
        <w:tab w:val="right" w:pos="9781"/>
      </w:tabs>
      <w:rPr>
        <w:rFonts w:cs="Tahoma"/>
        <w:szCs w:val="20"/>
      </w:rPr>
    </w:pPr>
    <w:r w:rsidRPr="00EA043F">
      <w:rPr>
        <w:noProof/>
      </w:rPr>
      <w:drawing>
        <wp:inline distT="0" distB="0" distL="0" distR="0" wp14:anchorId="7C0AC654" wp14:editId="446772A9">
          <wp:extent cx="819150" cy="336550"/>
          <wp:effectExtent l="0" t="0" r="0" b="0"/>
          <wp:docPr id="1412860805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5"/>
  </w:num>
  <w:num w:numId="3" w16cid:durableId="616521490">
    <w:abstractNumId w:val="7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6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26"/>
    <w:rsid w:val="0000452C"/>
    <w:rsid w:val="0004674D"/>
    <w:rsid w:val="000606A0"/>
    <w:rsid w:val="00064C3E"/>
    <w:rsid w:val="0006623C"/>
    <w:rsid w:val="00074457"/>
    <w:rsid w:val="0008568A"/>
    <w:rsid w:val="000A32E3"/>
    <w:rsid w:val="000C0B3F"/>
    <w:rsid w:val="000C1D24"/>
    <w:rsid w:val="000C5F69"/>
    <w:rsid w:val="000C7752"/>
    <w:rsid w:val="000D1A23"/>
    <w:rsid w:val="000D53D4"/>
    <w:rsid w:val="000D743B"/>
    <w:rsid w:val="000E204B"/>
    <w:rsid w:val="000E6D85"/>
    <w:rsid w:val="00132B8A"/>
    <w:rsid w:val="00155110"/>
    <w:rsid w:val="00163AAE"/>
    <w:rsid w:val="0019241F"/>
    <w:rsid w:val="001961FA"/>
    <w:rsid w:val="001A3D0A"/>
    <w:rsid w:val="001E6838"/>
    <w:rsid w:val="001F1363"/>
    <w:rsid w:val="002270DC"/>
    <w:rsid w:val="00235BD9"/>
    <w:rsid w:val="00237A70"/>
    <w:rsid w:val="00256BE9"/>
    <w:rsid w:val="0026264C"/>
    <w:rsid w:val="002927BE"/>
    <w:rsid w:val="002D4B8D"/>
    <w:rsid w:val="002E20FA"/>
    <w:rsid w:val="00333C2F"/>
    <w:rsid w:val="00371C04"/>
    <w:rsid w:val="00373667"/>
    <w:rsid w:val="003A5C39"/>
    <w:rsid w:val="00412820"/>
    <w:rsid w:val="0043018B"/>
    <w:rsid w:val="00431ABE"/>
    <w:rsid w:val="00460F5A"/>
    <w:rsid w:val="004879D5"/>
    <w:rsid w:val="004901C1"/>
    <w:rsid w:val="004B5A97"/>
    <w:rsid w:val="004B5E17"/>
    <w:rsid w:val="004D01AA"/>
    <w:rsid w:val="00500F07"/>
    <w:rsid w:val="0052651B"/>
    <w:rsid w:val="00530B8E"/>
    <w:rsid w:val="00536BEA"/>
    <w:rsid w:val="00574F01"/>
    <w:rsid w:val="005A2585"/>
    <w:rsid w:val="005C3C84"/>
    <w:rsid w:val="005D0E0C"/>
    <w:rsid w:val="00604A88"/>
    <w:rsid w:val="0061363A"/>
    <w:rsid w:val="006576DF"/>
    <w:rsid w:val="006A0AAD"/>
    <w:rsid w:val="006A4A0F"/>
    <w:rsid w:val="006A6076"/>
    <w:rsid w:val="006C712A"/>
    <w:rsid w:val="007314A4"/>
    <w:rsid w:val="0075666A"/>
    <w:rsid w:val="0076359C"/>
    <w:rsid w:val="00764526"/>
    <w:rsid w:val="00766E74"/>
    <w:rsid w:val="007824AE"/>
    <w:rsid w:val="00791C7A"/>
    <w:rsid w:val="007B6698"/>
    <w:rsid w:val="007C6D9F"/>
    <w:rsid w:val="007E42CB"/>
    <w:rsid w:val="00800FC6"/>
    <w:rsid w:val="0080295D"/>
    <w:rsid w:val="008103CD"/>
    <w:rsid w:val="00820A66"/>
    <w:rsid w:val="00846C85"/>
    <w:rsid w:val="008512FD"/>
    <w:rsid w:val="00856DC2"/>
    <w:rsid w:val="008625C8"/>
    <w:rsid w:val="00873658"/>
    <w:rsid w:val="00874835"/>
    <w:rsid w:val="008847A4"/>
    <w:rsid w:val="008A57F8"/>
    <w:rsid w:val="008E0496"/>
    <w:rsid w:val="008E05AE"/>
    <w:rsid w:val="008E51AA"/>
    <w:rsid w:val="00923C81"/>
    <w:rsid w:val="009259E2"/>
    <w:rsid w:val="009301B4"/>
    <w:rsid w:val="00950F04"/>
    <w:rsid w:val="009535B2"/>
    <w:rsid w:val="009537C3"/>
    <w:rsid w:val="00963AE5"/>
    <w:rsid w:val="00965FBB"/>
    <w:rsid w:val="00972910"/>
    <w:rsid w:val="00986E1C"/>
    <w:rsid w:val="00992775"/>
    <w:rsid w:val="009A5EE8"/>
    <w:rsid w:val="009C02C8"/>
    <w:rsid w:val="009E1F5E"/>
    <w:rsid w:val="009E67B0"/>
    <w:rsid w:val="00A034DD"/>
    <w:rsid w:val="00A45C81"/>
    <w:rsid w:val="00A46200"/>
    <w:rsid w:val="00A53BD6"/>
    <w:rsid w:val="00A572B0"/>
    <w:rsid w:val="00A71117"/>
    <w:rsid w:val="00A736A2"/>
    <w:rsid w:val="00A75DAB"/>
    <w:rsid w:val="00A8215F"/>
    <w:rsid w:val="00A95B4F"/>
    <w:rsid w:val="00AA5D71"/>
    <w:rsid w:val="00AE5CDF"/>
    <w:rsid w:val="00AF53E5"/>
    <w:rsid w:val="00AF5732"/>
    <w:rsid w:val="00B0487A"/>
    <w:rsid w:val="00B14614"/>
    <w:rsid w:val="00B33525"/>
    <w:rsid w:val="00B35B3C"/>
    <w:rsid w:val="00BB1B11"/>
    <w:rsid w:val="00BD2D2A"/>
    <w:rsid w:val="00BD71E4"/>
    <w:rsid w:val="00BE31CD"/>
    <w:rsid w:val="00BE71B8"/>
    <w:rsid w:val="00C552BC"/>
    <w:rsid w:val="00C868CA"/>
    <w:rsid w:val="00C9591D"/>
    <w:rsid w:val="00CA32AF"/>
    <w:rsid w:val="00CD13AC"/>
    <w:rsid w:val="00CD4605"/>
    <w:rsid w:val="00CF5FC9"/>
    <w:rsid w:val="00CF74C8"/>
    <w:rsid w:val="00D4459B"/>
    <w:rsid w:val="00D55B00"/>
    <w:rsid w:val="00D8549F"/>
    <w:rsid w:val="00D86510"/>
    <w:rsid w:val="00D9118E"/>
    <w:rsid w:val="00DB1000"/>
    <w:rsid w:val="00DC1CA2"/>
    <w:rsid w:val="00DC6E0C"/>
    <w:rsid w:val="00DD2A38"/>
    <w:rsid w:val="00DE1882"/>
    <w:rsid w:val="00DE5FCA"/>
    <w:rsid w:val="00E21774"/>
    <w:rsid w:val="00E21BB4"/>
    <w:rsid w:val="00E301B4"/>
    <w:rsid w:val="00E41A7A"/>
    <w:rsid w:val="00E70F8E"/>
    <w:rsid w:val="00E93518"/>
    <w:rsid w:val="00EF375C"/>
    <w:rsid w:val="00F230CD"/>
    <w:rsid w:val="00F47F4C"/>
    <w:rsid w:val="00F55F05"/>
    <w:rsid w:val="00F56CCC"/>
    <w:rsid w:val="00F613C6"/>
    <w:rsid w:val="00F70580"/>
    <w:rsid w:val="00F706DE"/>
    <w:rsid w:val="00F76922"/>
    <w:rsid w:val="00FC23E0"/>
    <w:rsid w:val="00FE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BA96F"/>
  <w15:chartTrackingRefBased/>
  <w15:docId w15:val="{42C9C6C6-30E4-4512-87D7-2B9BBB82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paragraph" w:customStyle="1" w:styleId="PrTitre">
    <w:name w:val="PréTitre"/>
    <w:basedOn w:val="Titre1"/>
    <w:link w:val="PrTitreCar"/>
    <w:qFormat/>
    <w:rsid w:val="00764526"/>
    <w:pPr>
      <w:widowControl/>
      <w:numPr>
        <w:numId w:val="0"/>
      </w:numPr>
      <w:shd w:val="clear" w:color="auto" w:fill="F2F2F2"/>
      <w:spacing w:before="240"/>
      <w:ind w:right="-313"/>
    </w:pPr>
    <w:rPr>
      <w:bCs/>
      <w:color w:val="404040"/>
      <w:szCs w:val="36"/>
    </w:rPr>
  </w:style>
  <w:style w:type="character" w:customStyle="1" w:styleId="PrTitreCar">
    <w:name w:val="PréTitre Car"/>
    <w:link w:val="PrTitre"/>
    <w:rsid w:val="00764526"/>
    <w:rPr>
      <w:rFonts w:ascii="Tahoma" w:eastAsia="Times New Roman" w:hAnsi="Tahoma" w:cs="Arial"/>
      <w:bCs/>
      <w:caps/>
      <w:color w:val="404040"/>
      <w:kern w:val="32"/>
      <w:sz w:val="26"/>
      <w:szCs w:val="36"/>
      <w:shd w:val="clear" w:color="auto" w:fill="F2F2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tsahoua\Downloads\Mod&#232;le_Pratique_AGIRIS_1325.dotx" TargetMode="External"/></Relationships>
</file>

<file path=word/theme/theme1.xml><?xml version="1.0" encoding="utf-8"?>
<a:theme xmlns:a="http://schemas.openxmlformats.org/drawingml/2006/main" name="AGIRIS 20024">
  <a:themeElements>
    <a:clrScheme name="Personnalisé 1">
      <a:dk1>
        <a:srgbClr val="000000"/>
      </a:dk1>
      <a:lt1>
        <a:sysClr val="window" lastClr="FFFFFF"/>
      </a:lt1>
      <a:dk2>
        <a:srgbClr val="0A3C35"/>
      </a:dk2>
      <a:lt2>
        <a:srgbClr val="3DB59E"/>
      </a:lt2>
      <a:accent1>
        <a:srgbClr val="007C6D"/>
      </a:accent1>
      <a:accent2>
        <a:srgbClr val="93F0DE"/>
      </a:accent2>
      <a:accent3>
        <a:srgbClr val="F8CB00"/>
      </a:accent3>
      <a:accent4>
        <a:srgbClr val="FBE053"/>
      </a:accent4>
      <a:accent5>
        <a:srgbClr val="CB3E92"/>
      </a:accent5>
      <a:accent6>
        <a:srgbClr val="4857A6"/>
      </a:accent6>
      <a:hlink>
        <a:srgbClr val="F8CB00"/>
      </a:hlink>
      <a:folHlink>
        <a:srgbClr val="FFFFFF"/>
      </a:folHlink>
    </a:clrScheme>
    <a:fontScheme name="Typo AGIRIS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1" id="{E829491F-841E-47B6-9FE5-DDC00CFDBBB9}" vid="{68CA6E9A-90CA-440D-8809-CFC37B1A0E3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Document xmlns="0d7b3dcb-82bc-40c3-a7fb-9e80e1582f8b">Document de travail</Status_Document>
    <MAYA_Diffusion_Information xmlns="0d7b3dcb-82bc-40c3-a7fb-9e80e1582f8b">Diffusion externe autorisée</MAYA_Diffusion_Information>
    <Maya_Annee_Exercice xmlns="0d7b3dcb-82bc-40c3-a7fb-9e80e1582f8b">2024-2025</Maya_Annee_Exercice>
    <MAYA_Language_Document xmlns="0d7b3dcb-82bc-40c3-a7fb-9e80e1582f8b">FR</MAYA_Language_Document>
    <TaxCatchAll xmlns="0d7b3dcb-82bc-40c3-a7fb-9e80e1582f8b" xsi:nil="true"/>
    <Responsable_Information xmlns="0d7b3dcb-82bc-40c3-a7fb-9e80e1582f8b">
      <UserInfo>
        <DisplayName>Ludivine DEFER</DisplayName>
        <AccountId>15</AccountId>
        <AccountType/>
      </UserInfo>
    </Responsable_Information>
    <Maya_Pays_Cible xmlns="0d7b3dcb-82bc-40c3-a7fb-9e80e1582f8b">France</Maya_Pays_Cibl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SAGRI_Documents_Global" ma:contentTypeID="0x0101006669B0FDF1E09F4B85755532B0BE220C00AEEBF8443FD764499CDF56587277634D" ma:contentTypeVersion="35" ma:contentTypeDescription="Crée un document." ma:contentTypeScope="" ma:versionID="15d679f125286c0ef343f3467370c97b">
  <xsd:schema xmlns:xsd="http://www.w3.org/2001/XMLSchema" xmlns:xs="http://www.w3.org/2001/XMLSchema" xmlns:p="http://schemas.microsoft.com/office/2006/metadata/properties" xmlns:ns1="0d7b3dcb-82bc-40c3-a7fb-9e80e1582f8b" xmlns:ns3="573c840c-6512-4a43-8ee8-45c9ac22f9a7" targetNamespace="http://schemas.microsoft.com/office/2006/metadata/properties" ma:root="true" ma:fieldsID="7651e4a7151aba87a8e39c0503e1be59" ns1:_="" ns3:_="">
    <xsd:import namespace="0d7b3dcb-82bc-40c3-a7fb-9e80e1582f8b"/>
    <xsd:import namespace="573c840c-6512-4a43-8ee8-45c9ac22f9a7"/>
    <xsd:element name="properties">
      <xsd:complexType>
        <xsd:sequence>
          <xsd:element name="documentManagement">
            <xsd:complexType>
              <xsd:all>
                <xsd:element ref="ns1:Responsable_Information" minOccurs="0"/>
                <xsd:element ref="ns1:Status_Document" minOccurs="0"/>
                <xsd:element ref="ns1:MAYA_Diffusion_Information" minOccurs="0"/>
                <xsd:element ref="ns1:Maya_Annee_Exercice" minOccurs="0"/>
                <xsd:element ref="ns1:MAYA_Language_Document" minOccurs="0"/>
                <xsd:element ref="ns1:Maya_Pays_Cible" minOccurs="0"/>
                <xsd:element ref="ns1:TaxCatchAll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1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b3dcb-82bc-40c3-a7fb-9e80e1582f8b" elementFormDefault="qualified">
    <xsd:import namespace="http://schemas.microsoft.com/office/2006/documentManagement/types"/>
    <xsd:import namespace="http://schemas.microsoft.com/office/infopath/2007/PartnerControls"/>
    <xsd:element name="Responsable_Information" ma:index="0" nillable="true" ma:displayName="Responsable de l'information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_Document" ma:index="1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2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aya_Annee_Exercice" ma:index="3" nillable="true" ma:displayName="Année d'exercice" ma:default="2020-2021" ma:format="Dropdown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MAYA_Language_Document" ma:index="4" nillable="true" ma:displayName="Langue du document" ma:default="FR" ma:format="Dropdown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  <xsd:element name="Maya_Pays_Cible" ma:index="5" nillable="true" ma:displayName="Pays cible" ma:default="France" ma:format="Dropdown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TaxCatchAll" ma:index="14" nillable="true" ma:displayName="Taxonomy Catch All Column" ma:hidden="true" ma:list="{1d03493c-4b01-485d-8a42-7590ae484210}" ma:internalName="TaxCatchAll" ma:readOnly="false" ma:showField="CatchAllData" ma:web="0d7b3dcb-82bc-40c3-a7fb-9e80e1582f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4" nillable="true" ma:displayName="Taxonomy Catch All Column1" ma:hidden="true" ma:list="{1d03493c-4b01-485d-8a42-7590ae484210}" ma:internalName="TaxCatchAllLabel" ma:readOnly="true" ma:showField="CatchAllDataLabel" ma:web="0d7b3dcb-82bc-40c3-a7fb-9e80e1582f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c840c-6512-4a43-8ee8-45c9ac22f9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6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BC020725-ADAB-4B30-B83F-9F750225AE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B7917E-FE67-4C49-AE03-CBE4C89AACF2}">
  <ds:schemaRefs>
    <ds:schemaRef ds:uri="http://schemas.microsoft.com/office/2006/metadata/properties"/>
    <ds:schemaRef ds:uri="http://schemas.microsoft.com/office/infopath/2007/PartnerControls"/>
    <ds:schemaRef ds:uri="0d7b3dcb-82bc-40c3-a7fb-9e80e1582f8b"/>
  </ds:schemaRefs>
</ds:datastoreItem>
</file>

<file path=customXml/itemProps4.xml><?xml version="1.0" encoding="utf-8"?>
<ds:datastoreItem xmlns:ds="http://schemas.openxmlformats.org/officeDocument/2006/customXml" ds:itemID="{77EC6639-9259-4886-9C12-AE03CF017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7b3dcb-82bc-40c3-a7fb-9e80e1582f8b"/>
    <ds:schemaRef ds:uri="573c840c-6512-4a43-8ee8-45c9ac22f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723061-9E2A-4F57-86EF-95E7B0485788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Modèle_Pratique_AGIRIS_1325</Template>
  <TotalTime>5</TotalTime>
  <Pages>2</Pages>
  <Words>154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Isagri</Company>
  <LinksUpToDate>false</LinksUpToDate>
  <CharactersWithSpaces>1001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JENJI_Exporter mes frais dans ISACOMPTA CONNECT</dc:title>
  <dc:subject/>
  <dc:creator>Catherine M'TSAHOUA</dc:creator>
  <cp:keywords/>
  <dc:description>JENJI_Exporter mes frais dans ISACOMPTA CONNECT</dc:description>
  <cp:lastModifiedBy>Catherine M'TSAHOUA</cp:lastModifiedBy>
  <cp:revision>3</cp:revision>
  <cp:lastPrinted>2014-05-22T06:51:00Z</cp:lastPrinted>
  <dcterms:created xsi:type="dcterms:W3CDTF">2025-08-27T09:28:00Z</dcterms:created>
  <dcterms:modified xsi:type="dcterms:W3CDTF">2025-08-27T09:33:00Z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0x0101006669B0FDF1E09F4B85755532B0BE220C00AEEBF8443FD764499CDF56587277634D</vt:lpwstr>
  </property>
</Properties>
</file>